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Mensa Grundschule Essenheim_Dacharbeiten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05d_26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